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FD2" w:rsidRDefault="001A5FD2" w:rsidP="001A5F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Janinus BARBOUR</w:t>
      </w:r>
      <w:r>
        <w:rPr>
          <w:rFonts w:ascii="Times New Roman" w:hAnsi="Times New Roman" w:cs="Times New Roman"/>
          <w:sz w:val="24"/>
          <w:szCs w:val="24"/>
        </w:rPr>
        <w:t xml:space="preserve">     (fl.1429)</w:t>
      </w:r>
    </w:p>
    <w:p w:rsidR="001A5FD2" w:rsidRDefault="001A5FD2" w:rsidP="001A5F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1A5FD2" w:rsidRDefault="001A5FD2" w:rsidP="001A5F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A5FD2" w:rsidRDefault="001A5FD2" w:rsidP="001A5F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A5FD2" w:rsidRDefault="001A5FD2" w:rsidP="001A5F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Jun.</w:t>
      </w:r>
      <w:r>
        <w:rPr>
          <w:rFonts w:ascii="Times New Roman" w:hAnsi="Times New Roman" w:cs="Times New Roman"/>
          <w:sz w:val="24"/>
          <w:szCs w:val="24"/>
        </w:rPr>
        <w:tab/>
        <w:t>1429</w:t>
      </w:r>
      <w:r>
        <w:rPr>
          <w:rFonts w:ascii="Times New Roman" w:hAnsi="Times New Roman" w:cs="Times New Roman"/>
          <w:sz w:val="24"/>
          <w:szCs w:val="24"/>
        </w:rPr>
        <w:tab/>
        <w:t>His apprentice, Baldwin Barbour(q.v.), became a Freeman.</w:t>
      </w:r>
    </w:p>
    <w:p w:rsidR="001A5FD2" w:rsidRDefault="001A5FD2" w:rsidP="001A5F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“(Exeter Freemen” p.47)</w:t>
      </w:r>
    </w:p>
    <w:p w:rsidR="001A5FD2" w:rsidRDefault="001A5FD2" w:rsidP="001A5F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A5FD2" w:rsidRDefault="001A5FD2" w:rsidP="001A5F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1A5FD2" w:rsidP="001A5F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December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FD2" w:rsidRDefault="001A5FD2" w:rsidP="00564E3C">
      <w:pPr>
        <w:spacing w:after="0" w:line="240" w:lineRule="auto"/>
      </w:pPr>
      <w:r>
        <w:separator/>
      </w:r>
    </w:p>
  </w:endnote>
  <w:endnote w:type="continuationSeparator" w:id="0">
    <w:p w:rsidR="001A5FD2" w:rsidRDefault="001A5FD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A5FD2">
      <w:rPr>
        <w:rFonts w:ascii="Times New Roman" w:hAnsi="Times New Roman" w:cs="Times New Roman"/>
        <w:noProof/>
        <w:sz w:val="24"/>
        <w:szCs w:val="24"/>
      </w:rPr>
      <w:t>11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FD2" w:rsidRDefault="001A5FD2" w:rsidP="00564E3C">
      <w:pPr>
        <w:spacing w:after="0" w:line="240" w:lineRule="auto"/>
      </w:pPr>
      <w:r>
        <w:separator/>
      </w:r>
    </w:p>
  </w:footnote>
  <w:footnote w:type="continuationSeparator" w:id="0">
    <w:p w:rsidR="001A5FD2" w:rsidRDefault="001A5FD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FD2"/>
    <w:rsid w:val="001A5FD2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49EE34-5AA5-4EF2-A8F6-D1F73B34A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2015-12-11T21:22:00Z</dcterms:created>
  <dcterms:modified xsi:type="dcterms:W3CDTF">2015-12-11T21:23:00Z</dcterms:modified>
</cp:coreProperties>
</file>